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EF1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06F3D2B2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2E6B6E0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7802A2C3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82B088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5F3F0D9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3A6B96B0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C80C05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25ED03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A66EAA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94501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75B683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8BA23E4" w14:textId="18AEEB59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A64692">
        <w:rPr>
          <w:rFonts w:ascii="Avenir Next LT Pro" w:hAnsi="Avenir Next LT Pro" w:cs="Arial"/>
          <w:b/>
          <w:sz w:val="22"/>
          <w:szCs w:val="22"/>
        </w:rPr>
        <w:t>BWA-DR-2022-0</w:t>
      </w:r>
      <w:r w:rsidR="009B13FC">
        <w:rPr>
          <w:rFonts w:ascii="Avenir Next LT Pro" w:hAnsi="Avenir Next LT Pro" w:cs="Arial"/>
          <w:b/>
          <w:sz w:val="22"/>
          <w:szCs w:val="22"/>
        </w:rPr>
        <w:t>1</w:t>
      </w:r>
    </w:p>
    <w:p w14:paraId="47FFC76E" w14:textId="0F5975EE" w:rsidR="008E5BB4" w:rsidRPr="008E5BB4" w:rsidRDefault="009A3BED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Cyclisch onderhoud bomen gemeente </w:t>
      </w:r>
      <w:r w:rsidR="00040605">
        <w:rPr>
          <w:rFonts w:ascii="Avenir Next LT Pro" w:hAnsi="Avenir Next LT Pro" w:cs="Arial"/>
          <w:b/>
          <w:sz w:val="22"/>
          <w:szCs w:val="22"/>
        </w:rPr>
        <w:t>Alblasserdam</w:t>
      </w:r>
    </w:p>
    <w:p w14:paraId="3A92AC7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7F015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87ADC6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22673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2DF4E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D824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F1645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A4013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ECFE5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B02AF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6C12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1D057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67D4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53725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55F9D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5DF0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DCE76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A62C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0786F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D1B3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F18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94DF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51E2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7472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6441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3ADCC2" w14:textId="746B84F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A3BED">
        <w:rPr>
          <w:rFonts w:ascii="Avenir Next LT Pro" w:hAnsi="Avenir Next LT Pro" w:cs="Arial"/>
          <w:bCs/>
        </w:rPr>
        <w:t xml:space="preserve">Gemeente </w:t>
      </w:r>
      <w:r w:rsidR="009B13FC">
        <w:rPr>
          <w:rFonts w:ascii="Avenir Next LT Pro" w:hAnsi="Avenir Next LT Pro" w:cs="Arial"/>
          <w:bCs/>
        </w:rPr>
        <w:t>Alblasserdam</w:t>
      </w:r>
    </w:p>
    <w:p w14:paraId="2F33C3F0" w14:textId="68C1B281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67D0E">
        <w:rPr>
          <w:rFonts w:ascii="Avenir Next LT Pro" w:hAnsi="Avenir Next LT Pro" w:cs="Arial"/>
          <w:bCs/>
        </w:rPr>
        <w:t xml:space="preserve">Postbus </w:t>
      </w:r>
      <w:r w:rsidR="009B13FC">
        <w:rPr>
          <w:rFonts w:ascii="Avenir Next LT Pro" w:hAnsi="Avenir Next LT Pro" w:cs="Arial"/>
          <w:bCs/>
        </w:rPr>
        <w:t>2</w:t>
      </w:r>
    </w:p>
    <w:p w14:paraId="6FF09046" w14:textId="10BC8AC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B13FC">
        <w:rPr>
          <w:rFonts w:ascii="Avenir Next LT Pro" w:hAnsi="Avenir Next LT Pro" w:cs="Arial"/>
          <w:bCs/>
        </w:rPr>
        <w:t>2950</w:t>
      </w:r>
      <w:r w:rsidR="00267D0E">
        <w:rPr>
          <w:rFonts w:ascii="Avenir Next LT Pro" w:hAnsi="Avenir Next LT Pro" w:cs="Arial"/>
          <w:bCs/>
        </w:rPr>
        <w:t xml:space="preserve"> AA  </w:t>
      </w:r>
      <w:r w:rsidR="008B1CB8">
        <w:rPr>
          <w:rFonts w:ascii="Avenir Next LT Pro" w:hAnsi="Avenir Next LT Pro" w:cs="Arial"/>
          <w:bCs/>
        </w:rPr>
        <w:t>Alblasserdam</w:t>
      </w:r>
    </w:p>
    <w:p w14:paraId="7ADBAF35" w14:textId="67B042B3" w:rsidR="00105DFA" w:rsidRPr="00040605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040605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040605">
        <w:rPr>
          <w:rFonts w:ascii="Avenir Next LT Pro" w:hAnsi="Avenir Next LT Pro" w:cs="Arial"/>
          <w:snapToGrid w:val="0"/>
          <w:color w:val="000000"/>
        </w:rPr>
        <w:tab/>
      </w:r>
      <w:proofErr w:type="spellStart"/>
      <w:r w:rsidR="008B1CB8">
        <w:rPr>
          <w:rFonts w:ascii="Avenir Next LT Pro" w:hAnsi="Avenir Next LT Pro" w:cs="Arial"/>
          <w:snapToGrid w:val="0"/>
          <w:color w:val="000000"/>
        </w:rPr>
        <w:t>Cortgene</w:t>
      </w:r>
      <w:proofErr w:type="spellEnd"/>
      <w:r w:rsidR="008B1CB8">
        <w:rPr>
          <w:rFonts w:ascii="Avenir Next LT Pro" w:hAnsi="Avenir Next LT Pro" w:cs="Arial"/>
          <w:snapToGrid w:val="0"/>
          <w:color w:val="000000"/>
        </w:rPr>
        <w:t xml:space="preserve"> 2</w:t>
      </w:r>
      <w:r w:rsidR="00267D0E" w:rsidRPr="00040605">
        <w:rPr>
          <w:rFonts w:ascii="Avenir Next LT Pro" w:hAnsi="Avenir Next LT Pro" w:cs="Arial"/>
          <w:bCs/>
        </w:rPr>
        <w:t xml:space="preserve">, </w:t>
      </w:r>
      <w:r w:rsidR="008B1CB8">
        <w:rPr>
          <w:rFonts w:ascii="Avenir Next LT Pro" w:hAnsi="Avenir Next LT Pro" w:cs="Arial"/>
          <w:bCs/>
        </w:rPr>
        <w:t>2951</w:t>
      </w:r>
      <w:r w:rsidR="00263265" w:rsidRPr="00040605">
        <w:rPr>
          <w:rFonts w:ascii="Avenir Next LT Pro" w:hAnsi="Avenir Next LT Pro" w:cs="Arial"/>
          <w:bCs/>
        </w:rPr>
        <w:t xml:space="preserve"> </w:t>
      </w:r>
      <w:r w:rsidR="008B1CB8">
        <w:rPr>
          <w:rFonts w:ascii="Avenir Next LT Pro" w:hAnsi="Avenir Next LT Pro" w:cs="Arial"/>
          <w:bCs/>
        </w:rPr>
        <w:t>ED</w:t>
      </w:r>
      <w:r w:rsidR="00263265" w:rsidRPr="00040605">
        <w:rPr>
          <w:rFonts w:ascii="Avenir Next LT Pro" w:hAnsi="Avenir Next LT Pro" w:cs="Arial"/>
          <w:bCs/>
        </w:rPr>
        <w:t xml:space="preserve">  </w:t>
      </w:r>
      <w:r w:rsidR="000D3701">
        <w:rPr>
          <w:rFonts w:ascii="Avenir Next LT Pro" w:hAnsi="Avenir Next LT Pro" w:cs="Arial"/>
          <w:bCs/>
        </w:rPr>
        <w:t>Alblasserdam</w:t>
      </w:r>
    </w:p>
    <w:p w14:paraId="58DD861A" w14:textId="57307084" w:rsidR="00105DFA" w:rsidRPr="000D3701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0D3701">
        <w:rPr>
          <w:rFonts w:ascii="Avenir Next LT Pro" w:hAnsi="Avenir Next LT Pro" w:cs="Arial"/>
          <w:color w:val="000000"/>
        </w:rPr>
        <w:t xml:space="preserve">Datum: </w:t>
      </w:r>
      <w:r w:rsidRPr="000D3701">
        <w:rPr>
          <w:rFonts w:ascii="Avenir Next LT Pro" w:hAnsi="Avenir Next LT Pro" w:cs="Arial"/>
          <w:color w:val="000000"/>
        </w:rPr>
        <w:tab/>
      </w:r>
      <w:r w:rsidR="00263265" w:rsidRPr="000D3701">
        <w:rPr>
          <w:rFonts w:ascii="Avenir Next LT Pro" w:hAnsi="Avenir Next LT Pro" w:cs="Arial"/>
          <w:bCs/>
        </w:rPr>
        <w:t>2</w:t>
      </w:r>
      <w:r w:rsidR="00425AA8">
        <w:rPr>
          <w:rFonts w:ascii="Avenir Next LT Pro" w:hAnsi="Avenir Next LT Pro" w:cs="Arial"/>
          <w:bCs/>
        </w:rPr>
        <w:t>2</w:t>
      </w:r>
      <w:r w:rsidR="00263265" w:rsidRPr="000D3701">
        <w:rPr>
          <w:rFonts w:ascii="Avenir Next LT Pro" w:hAnsi="Avenir Next LT Pro" w:cs="Arial"/>
          <w:bCs/>
        </w:rPr>
        <w:t xml:space="preserve"> februari 2022</w:t>
      </w:r>
    </w:p>
    <w:p w14:paraId="456E8B68" w14:textId="77777777" w:rsidR="00673B49" w:rsidRPr="000D3701" w:rsidRDefault="00673B49" w:rsidP="007D056C">
      <w:pPr>
        <w:rPr>
          <w:rFonts w:ascii="Avenir Next LT Pro" w:hAnsi="Avenir Next LT Pro" w:cs="Arial"/>
        </w:rPr>
      </w:pPr>
    </w:p>
    <w:p w14:paraId="3CE6E734" w14:textId="77777777" w:rsidR="00673B49" w:rsidRPr="000D3701" w:rsidRDefault="00673B49" w:rsidP="007D056C">
      <w:pPr>
        <w:rPr>
          <w:rFonts w:ascii="Arial" w:hAnsi="Arial" w:cs="Arial"/>
        </w:rPr>
      </w:pPr>
    </w:p>
    <w:p w14:paraId="0140883E" w14:textId="77777777" w:rsidR="00673B49" w:rsidRPr="000D3701" w:rsidRDefault="00673B49" w:rsidP="007D056C">
      <w:pPr>
        <w:rPr>
          <w:rFonts w:ascii="Arial" w:hAnsi="Arial" w:cs="Arial"/>
        </w:rPr>
        <w:sectPr w:rsidR="00673B49" w:rsidRPr="000D3701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3B7578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BA618A2" w14:textId="77777777" w:rsidR="00003FEB" w:rsidRDefault="00003FEB">
      <w:pPr>
        <w:rPr>
          <w:rFonts w:ascii="Gill Sans MT" w:hAnsi="Gill Sans MT" w:cs="Tahoma"/>
          <w:sz w:val="22"/>
        </w:rPr>
      </w:pPr>
    </w:p>
    <w:p w14:paraId="3E0BD97A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67A2FE93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30D44C3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5F13D43D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6C21B7A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FA4DFB4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326C1B3" w14:textId="77777777" w:rsidR="00655EDD" w:rsidRDefault="00171ECB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60E1CA8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5123FA2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40AB31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07F46EC4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474A015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D22198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03B4A3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D9AA334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073D476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06AA932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8DC024D" w14:textId="700491AB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63265">
        <w:rPr>
          <w:rFonts w:ascii="Avenir Next LT Pro" w:hAnsi="Avenir Next LT Pro" w:cs="Arial"/>
          <w:bCs/>
        </w:rPr>
        <w:t>BWA</w:t>
      </w:r>
      <w:r w:rsidR="00263265">
        <w:rPr>
          <w:rFonts w:ascii="Avenir Next LT Pro" w:hAnsi="Avenir Next LT Pro" w:cs="Arial"/>
          <w:bCs/>
        </w:rPr>
        <w:noBreakHyphen/>
        <w:t>DR</w:t>
      </w:r>
      <w:r w:rsidR="00263265">
        <w:rPr>
          <w:rFonts w:ascii="Avenir Next LT Pro" w:hAnsi="Avenir Next LT Pro" w:cs="Arial"/>
          <w:bCs/>
        </w:rPr>
        <w:noBreakHyphen/>
        <w:t>2022</w:t>
      </w:r>
      <w:r w:rsidR="00263265">
        <w:rPr>
          <w:rFonts w:ascii="Avenir Next LT Pro" w:hAnsi="Avenir Next LT Pro" w:cs="Arial"/>
          <w:bCs/>
        </w:rPr>
        <w:noBreakHyphen/>
        <w:t>0</w:t>
      </w:r>
      <w:r w:rsidR="00D23DB8">
        <w:rPr>
          <w:rFonts w:ascii="Avenir Next LT Pro" w:hAnsi="Avenir Next LT Pro" w:cs="Arial"/>
          <w:bCs/>
        </w:rPr>
        <w:t>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B513A96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6415493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3565B3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2F59E87" w14:textId="77777777" w:rsidR="00042EAD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Snoeiwerkzaamheden aan bomen</w:t>
      </w:r>
    </w:p>
    <w:p w14:paraId="76BB8039" w14:textId="17FA190B" w:rsidR="00503B84" w:rsidRDefault="00503B84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Verwijderen bomen</w:t>
      </w:r>
      <w:r w:rsidR="002E1645">
        <w:rPr>
          <w:rFonts w:ascii="Avenir Next LT Pro" w:hAnsi="Avenir Next LT Pro" w:cs="Arial"/>
        </w:rPr>
        <w:t xml:space="preserve"> (excl. stobben)</w:t>
      </w:r>
    </w:p>
    <w:p w14:paraId="13CF6335" w14:textId="31B03EE2" w:rsidR="00042EAD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Bestrijden eikenprocessierupsen</w:t>
      </w:r>
    </w:p>
    <w:p w14:paraId="0B282CE0" w14:textId="77777777" w:rsidR="00042EAD" w:rsidRPr="00D23F1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Digitaal registreren van uitgevoerde werkzaamheden</w:t>
      </w:r>
    </w:p>
    <w:p w14:paraId="1F4E31F1" w14:textId="53FBE254" w:rsidR="005F1ABA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  <w:bCs/>
        </w:rPr>
        <w:t>Uitvoeren van bijkomende werkzaamheden</w:t>
      </w:r>
    </w:p>
    <w:p w14:paraId="15DEB69B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C1019CC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30BA7782" w14:textId="661FC4B1" w:rsidR="00003FEB" w:rsidRPr="008A735C" w:rsidRDefault="00D23F1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7C878C3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71C1471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0B491EE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F32398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14D62586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66A369B" w14:textId="2432A1F7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 xml:space="preserve">Gemeente </w:t>
      </w:r>
      <w:r w:rsidR="002C2DFE">
        <w:rPr>
          <w:rFonts w:ascii="Avenir Next LT Pro" w:hAnsi="Avenir Next LT Pro" w:cs="Arial"/>
          <w:bCs/>
        </w:rPr>
        <w:t>Alblasserdam</w:t>
      </w:r>
    </w:p>
    <w:p w14:paraId="63BDC999" w14:textId="1F9F782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 w:rsidR="002C2DFE">
        <w:rPr>
          <w:rFonts w:ascii="Avenir Next LT Pro" w:hAnsi="Avenir Next LT Pro" w:cs="Arial"/>
          <w:bCs/>
        </w:rPr>
        <w:t>Cortgene</w:t>
      </w:r>
      <w:proofErr w:type="spellEnd"/>
      <w:r w:rsidR="002C2DFE">
        <w:rPr>
          <w:rFonts w:ascii="Avenir Next LT Pro" w:hAnsi="Avenir Next LT Pro" w:cs="Arial"/>
          <w:bCs/>
        </w:rPr>
        <w:t xml:space="preserve"> 2</w:t>
      </w:r>
    </w:p>
    <w:p w14:paraId="02EBE500" w14:textId="03EB25E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255A4">
        <w:rPr>
          <w:rFonts w:ascii="Avenir Next LT Pro" w:hAnsi="Avenir Next LT Pro" w:cs="Arial"/>
          <w:bCs/>
        </w:rPr>
        <w:t>2951 ED</w:t>
      </w:r>
      <w:r w:rsidR="00BB3A00">
        <w:rPr>
          <w:rFonts w:ascii="Avenir Next LT Pro" w:hAnsi="Avenir Next LT Pro" w:cs="Arial"/>
          <w:bCs/>
        </w:rPr>
        <w:t xml:space="preserve">  </w:t>
      </w:r>
      <w:r w:rsidR="00C255A4">
        <w:rPr>
          <w:rFonts w:ascii="Avenir Next LT Pro" w:hAnsi="Avenir Next LT Pro" w:cs="Arial"/>
          <w:bCs/>
        </w:rPr>
        <w:t>Alblasserdam</w:t>
      </w:r>
    </w:p>
    <w:p w14:paraId="2EBCF27D" w14:textId="19B20FE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B04630">
        <w:rPr>
          <w:rFonts w:ascii="Avenir Next LT Pro" w:hAnsi="Avenir Next LT Pro" w:cs="Arial"/>
          <w:bCs/>
        </w:rPr>
        <w:t>14 0</w:t>
      </w:r>
      <w:r w:rsidR="00534226">
        <w:rPr>
          <w:rFonts w:ascii="Avenir Next LT Pro" w:hAnsi="Avenir Next LT Pro" w:cs="Arial"/>
          <w:bCs/>
        </w:rPr>
        <w:t>78</w:t>
      </w:r>
    </w:p>
    <w:p w14:paraId="21AF75D0" w14:textId="098CD8F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D63B1">
        <w:rPr>
          <w:rFonts w:ascii="Avenir Next LT Pro" w:hAnsi="Avenir Next LT Pro" w:cs="Arial"/>
        </w:rPr>
        <w:t>D.A.</w:t>
      </w:r>
      <w:r w:rsidR="003B0547">
        <w:rPr>
          <w:rFonts w:ascii="Avenir Next LT Pro" w:hAnsi="Avenir Next LT Pro" w:cs="Arial"/>
          <w:bCs/>
        </w:rPr>
        <w:t>G</w:t>
      </w:r>
      <w:r w:rsidR="00371C78">
        <w:rPr>
          <w:rFonts w:ascii="Avenir Next LT Pro" w:hAnsi="Avenir Next LT Pro" w:cs="Arial"/>
          <w:bCs/>
        </w:rPr>
        <w:t xml:space="preserve">. </w:t>
      </w:r>
      <w:proofErr w:type="spellStart"/>
      <w:r w:rsidR="001D63B1">
        <w:rPr>
          <w:rFonts w:ascii="Avenir Next LT Pro" w:hAnsi="Avenir Next LT Pro" w:cs="Arial"/>
          <w:bCs/>
        </w:rPr>
        <w:t>Pruijsen</w:t>
      </w:r>
      <w:proofErr w:type="spellEnd"/>
    </w:p>
    <w:p w14:paraId="63477338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471C103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AA63ABD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76281FB3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7C551B5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68061E6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4DC890B5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22645A4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7EE9210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50A5CAD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036348C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129C5BB" w14:textId="77777777" w:rsidR="001D63B1" w:rsidRPr="008A735C" w:rsidRDefault="001D63B1" w:rsidP="001D63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Alblasserdam</w:t>
      </w:r>
    </w:p>
    <w:p w14:paraId="3A935905" w14:textId="77777777" w:rsidR="001D63B1" w:rsidRPr="008A735C" w:rsidRDefault="001D63B1" w:rsidP="001D63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>
        <w:rPr>
          <w:rFonts w:ascii="Avenir Next LT Pro" w:hAnsi="Avenir Next LT Pro" w:cs="Arial"/>
          <w:bCs/>
        </w:rPr>
        <w:t>Cortgene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41CAF699" w14:textId="77777777" w:rsidR="001D63B1" w:rsidRPr="008A735C" w:rsidRDefault="001D63B1" w:rsidP="001D63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2951 ED  Alblasserdam</w:t>
      </w:r>
    </w:p>
    <w:p w14:paraId="22633276" w14:textId="77777777" w:rsidR="001D63B1" w:rsidRPr="008A735C" w:rsidRDefault="001D63B1" w:rsidP="001D63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52939B67" w14:textId="77777777" w:rsidR="001D63B1" w:rsidRPr="008A735C" w:rsidRDefault="001D63B1" w:rsidP="001D63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D.A.</w:t>
      </w:r>
      <w:r>
        <w:rPr>
          <w:rFonts w:ascii="Avenir Next LT Pro" w:hAnsi="Avenir Next LT Pro" w:cs="Arial"/>
          <w:bCs/>
        </w:rPr>
        <w:t xml:space="preserve">G. </w:t>
      </w:r>
      <w:proofErr w:type="spellStart"/>
      <w:r>
        <w:rPr>
          <w:rFonts w:ascii="Avenir Next LT Pro" w:hAnsi="Avenir Next LT Pro" w:cs="Arial"/>
          <w:bCs/>
        </w:rPr>
        <w:t>Pruijsen</w:t>
      </w:r>
      <w:proofErr w:type="spellEnd"/>
    </w:p>
    <w:p w14:paraId="74C7A1E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299B4A8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587D41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6DF9002" w14:textId="1F8A9A3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C600B">
        <w:rPr>
          <w:rFonts w:ascii="Avenir Next LT Pro" w:hAnsi="Avenir Next LT Pro" w:cs="Arial"/>
          <w:bCs/>
        </w:rPr>
        <w:t>BWA-</w:t>
      </w:r>
      <w:r w:rsidR="00C22A2B">
        <w:rPr>
          <w:rFonts w:ascii="Avenir Next LT Pro" w:hAnsi="Avenir Next LT Pro" w:cs="Arial"/>
          <w:bCs/>
        </w:rPr>
        <w:t>DR-2022-0</w:t>
      </w:r>
      <w:r w:rsidR="001D63B1">
        <w:rPr>
          <w:rFonts w:ascii="Avenir Next LT Pro" w:hAnsi="Avenir Next LT Pro" w:cs="Arial"/>
          <w:bCs/>
        </w:rPr>
        <w:t>1</w:t>
      </w:r>
    </w:p>
    <w:p w14:paraId="49A44B8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EF3749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CC447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6C000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14A8C4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F430F2" w14:textId="77777777" w:rsidR="00861DF4" w:rsidRPr="008A735C" w:rsidRDefault="00861DF4">
      <w:pPr>
        <w:rPr>
          <w:rFonts w:ascii="Avenir Next LT Pro" w:hAnsi="Avenir Next LT Pro" w:cs="Arial"/>
        </w:rPr>
      </w:pPr>
    </w:p>
    <w:p w14:paraId="2A0693C0" w14:textId="77777777" w:rsidR="00861DF4" w:rsidRPr="008A735C" w:rsidRDefault="00861DF4">
      <w:pPr>
        <w:rPr>
          <w:rFonts w:ascii="Avenir Next LT Pro" w:hAnsi="Avenir Next LT Pro" w:cs="Arial"/>
        </w:rPr>
      </w:pPr>
    </w:p>
    <w:p w14:paraId="595EEC7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9A16DAA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0F8D89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599FDC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FA9D533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164BC74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AD5D2AE" w14:textId="77777777" w:rsidR="001D63B1" w:rsidRPr="008A735C" w:rsidRDefault="001D63B1" w:rsidP="001D63B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Alblasserdam</w:t>
      </w:r>
    </w:p>
    <w:p w14:paraId="180011F7" w14:textId="77777777" w:rsidR="001D63B1" w:rsidRPr="008A735C" w:rsidRDefault="001D63B1" w:rsidP="001D63B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>
        <w:rPr>
          <w:rFonts w:ascii="Avenir Next LT Pro" w:hAnsi="Avenir Next LT Pro" w:cs="Arial"/>
          <w:bCs/>
        </w:rPr>
        <w:t>Cortgene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55BDDF69" w14:textId="77777777" w:rsidR="001D63B1" w:rsidRPr="008A735C" w:rsidRDefault="001D63B1" w:rsidP="001D63B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2951 ED  Alblasserdam</w:t>
      </w:r>
    </w:p>
    <w:p w14:paraId="70309F33" w14:textId="52496A95" w:rsidR="001D63B1" w:rsidRPr="008A735C" w:rsidRDefault="001D63B1" w:rsidP="001D63B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1458627D" w14:textId="658AAED8" w:rsidR="001D63B1" w:rsidRPr="008A735C" w:rsidRDefault="001D63B1" w:rsidP="001D63B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D.A.</w:t>
      </w:r>
      <w:r>
        <w:rPr>
          <w:rFonts w:ascii="Avenir Next LT Pro" w:hAnsi="Avenir Next LT Pro" w:cs="Arial"/>
          <w:bCs/>
        </w:rPr>
        <w:t xml:space="preserve">G. </w:t>
      </w:r>
      <w:proofErr w:type="spellStart"/>
      <w:r>
        <w:rPr>
          <w:rFonts w:ascii="Avenir Next LT Pro" w:hAnsi="Avenir Next LT Pro" w:cs="Arial"/>
          <w:bCs/>
        </w:rPr>
        <w:t>Pruijsen</w:t>
      </w:r>
      <w:proofErr w:type="spellEnd"/>
    </w:p>
    <w:p w14:paraId="667B879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C0CDF2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4D8CED5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C836CB1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28ED755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8BAE5BE" w14:textId="2AEE21A2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C22A2B">
        <w:rPr>
          <w:rFonts w:ascii="Avenir Next LT Pro" w:hAnsi="Avenir Next LT Pro" w:cs="Arial"/>
          <w:bCs/>
        </w:rPr>
        <w:t>BWA</w:t>
      </w:r>
      <w:r w:rsidR="00C22A2B">
        <w:rPr>
          <w:rFonts w:ascii="Avenir Next LT Pro" w:hAnsi="Avenir Next LT Pro" w:cs="Arial"/>
          <w:bCs/>
        </w:rPr>
        <w:noBreakHyphen/>
        <w:t>DR</w:t>
      </w:r>
      <w:r w:rsidR="00C22A2B">
        <w:rPr>
          <w:rFonts w:ascii="Avenir Next LT Pro" w:hAnsi="Avenir Next LT Pro" w:cs="Arial"/>
          <w:bCs/>
        </w:rPr>
        <w:noBreakHyphen/>
        <w:t>2022</w:t>
      </w:r>
      <w:r w:rsidR="00C22A2B">
        <w:rPr>
          <w:rFonts w:ascii="Avenir Next LT Pro" w:hAnsi="Avenir Next LT Pro" w:cs="Arial"/>
          <w:bCs/>
        </w:rPr>
        <w:noBreakHyphen/>
        <w:t>0</w:t>
      </w:r>
      <w:r w:rsidR="001D63B1">
        <w:rPr>
          <w:rFonts w:ascii="Avenir Next LT Pro" w:hAnsi="Avenir Next LT Pro" w:cs="Arial"/>
          <w:bCs/>
        </w:rPr>
        <w:t>1</w:t>
      </w:r>
      <w:r w:rsidR="00CF57AF" w:rsidRPr="008A735C">
        <w:rPr>
          <w:rFonts w:ascii="Avenir Next LT Pro" w:hAnsi="Avenir Next LT Pro" w:cs="Arial"/>
        </w:rPr>
        <w:t>.</w:t>
      </w:r>
    </w:p>
    <w:p w14:paraId="750C75C6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A0F1F44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312F7B1A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592509E" w14:textId="77777777" w:rsidR="004064DB" w:rsidRPr="004064DB" w:rsidRDefault="004064DB" w:rsidP="004064DB">
      <w:pPr>
        <w:rPr>
          <w:rFonts w:ascii="Arial" w:hAnsi="Arial" w:cs="Arial"/>
        </w:rPr>
      </w:pPr>
    </w:p>
    <w:p w14:paraId="592B6B67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1C43C7C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10515ABC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4FC3A10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C12912D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F582B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48EE03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83C42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ADD406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2FA9502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B4C237F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3BE5C1D" w14:textId="77777777" w:rsidTr="007058D2">
        <w:trPr>
          <w:cantSplit/>
          <w:trHeight w:val="280"/>
        </w:trPr>
        <w:tc>
          <w:tcPr>
            <w:tcW w:w="1126" w:type="dxa"/>
          </w:tcPr>
          <w:p w14:paraId="023327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F794EF4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D6ED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6B493F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1E5CA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27A12C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6D3FAB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E94ECD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724F35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C8F53D2" w14:textId="77777777" w:rsidTr="007058D2">
        <w:trPr>
          <w:cantSplit/>
          <w:trHeight w:val="280"/>
        </w:trPr>
        <w:tc>
          <w:tcPr>
            <w:tcW w:w="1126" w:type="dxa"/>
          </w:tcPr>
          <w:p w14:paraId="18E0BB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7868E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5C9C44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9E3A15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CB1544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FAAC2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AAA91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E2579E6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C23C4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667501C" w14:textId="77777777" w:rsidTr="007058D2">
        <w:trPr>
          <w:cantSplit/>
          <w:trHeight w:val="280"/>
        </w:trPr>
        <w:tc>
          <w:tcPr>
            <w:tcW w:w="1126" w:type="dxa"/>
          </w:tcPr>
          <w:p w14:paraId="318F8B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AF838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F90D75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2A204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C85A3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DD4EE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CBE2A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C956C6" w14:textId="77777777" w:rsidTr="007058D2">
        <w:trPr>
          <w:cantSplit/>
          <w:trHeight w:val="280"/>
        </w:trPr>
        <w:tc>
          <w:tcPr>
            <w:tcW w:w="1126" w:type="dxa"/>
          </w:tcPr>
          <w:p w14:paraId="647916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4E7B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1D5AA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0D0F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1614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222F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7C28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F1E5C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ADDFA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DA4E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EF20C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63C75AF" w14:textId="77777777" w:rsidTr="007058D2">
        <w:trPr>
          <w:cantSplit/>
          <w:trHeight w:val="280"/>
        </w:trPr>
        <w:tc>
          <w:tcPr>
            <w:tcW w:w="1126" w:type="dxa"/>
          </w:tcPr>
          <w:p w14:paraId="5012B3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832A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F0C5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C49B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E7B44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1081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0D01D66" w14:textId="77777777" w:rsidTr="007058D2">
        <w:trPr>
          <w:cantSplit/>
          <w:trHeight w:val="280"/>
        </w:trPr>
        <w:tc>
          <w:tcPr>
            <w:tcW w:w="1126" w:type="dxa"/>
          </w:tcPr>
          <w:p w14:paraId="287B7B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AA2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E4CA9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212F2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1B2E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879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F673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CA81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F6B2347" w14:textId="77777777" w:rsidTr="007058D2">
        <w:trPr>
          <w:cantSplit/>
          <w:trHeight w:val="280"/>
        </w:trPr>
        <w:tc>
          <w:tcPr>
            <w:tcW w:w="1126" w:type="dxa"/>
          </w:tcPr>
          <w:p w14:paraId="2B04C0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059BE4C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E65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848A6D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63522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451BC6A" w14:textId="77777777" w:rsidTr="007058D2">
        <w:trPr>
          <w:cantSplit/>
          <w:trHeight w:val="280"/>
        </w:trPr>
        <w:tc>
          <w:tcPr>
            <w:tcW w:w="1126" w:type="dxa"/>
          </w:tcPr>
          <w:p w14:paraId="2C354C1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B4B4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66BF1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629E23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4FD8C7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A6874B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EB5E9A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3D08507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18C389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DEEA2B7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B637A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25401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5BB9EF5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720F59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6797E4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0BF285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E52B6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06733F1" w14:textId="77777777" w:rsidTr="00D44A98">
        <w:trPr>
          <w:cantSplit/>
          <w:trHeight w:val="280"/>
        </w:trPr>
        <w:tc>
          <w:tcPr>
            <w:tcW w:w="1126" w:type="dxa"/>
          </w:tcPr>
          <w:p w14:paraId="307AAF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D9B4B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9A132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811C7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11C7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E0E6483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932DC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F352A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5B1F1A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6907B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D3EE3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5757080" w14:textId="77777777" w:rsidTr="00D44A98">
        <w:trPr>
          <w:cantSplit/>
          <w:trHeight w:val="280"/>
        </w:trPr>
        <w:tc>
          <w:tcPr>
            <w:tcW w:w="1126" w:type="dxa"/>
          </w:tcPr>
          <w:p w14:paraId="124044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86F8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F2B0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6DE5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076C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DA45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AA8D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F80E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4E8C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CB6418E" w14:textId="77777777" w:rsidTr="00D44A98">
        <w:trPr>
          <w:cantSplit/>
          <w:trHeight w:val="280"/>
        </w:trPr>
        <w:tc>
          <w:tcPr>
            <w:tcW w:w="1126" w:type="dxa"/>
          </w:tcPr>
          <w:p w14:paraId="2569B5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375B7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0A47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6CC6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13E2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F5248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F87B3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0988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D28E131" w14:textId="77777777" w:rsidTr="00D44A98">
        <w:trPr>
          <w:cantSplit/>
          <w:trHeight w:val="280"/>
        </w:trPr>
        <w:tc>
          <w:tcPr>
            <w:tcW w:w="1126" w:type="dxa"/>
          </w:tcPr>
          <w:p w14:paraId="36FDB9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CA15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9A47A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5F65E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5A0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08D4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D8E7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53F1B7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6CB5F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C8CF5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218C705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66A5DD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04209CB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722909F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2B715C9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6FA0ED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9C7B9C3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97CE06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113FED0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E2E31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D3955A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B97826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E7316C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03E2E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C77C8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531B01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7C14E2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74DC1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A2C413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ECD985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1059390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9ECFCE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3AF41C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7C101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38137A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41464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2632039C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6964F3B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DDF8614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327A6A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33112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C8DB4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340F37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DCA1F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4E22E1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B20594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30EFE4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13D7D5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6EFEA8D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A9FC3A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E20BFA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B73E3F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0E64D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3D026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59175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849C1E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0A174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D0D455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129C2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A0ACD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3CCBC39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7FD230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362C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5A4A53C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707CDC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12100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A2FB72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39284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6E48C7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8ED38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F9D51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15534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CC30A4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01ADDA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B55F2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360F2F5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F98A30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DB23B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997D0A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302C7EA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604447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416E3476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BDF7792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6FAFAAD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14A35D67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56F82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01E030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10B2DD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8FA6A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9C1A3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3A4D23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A42FF60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74BE03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4E6604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50733C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5AC3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50E7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249C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5EEB8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520BAE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AE27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B1ED0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2C31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6126F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0BAA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6A497B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5D47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8E168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02347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9A4B9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718E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81503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9A9056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216B5E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C4DB5E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C47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3721C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6BC01A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43B2A54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77C6E7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BA595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522A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4089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D4F4B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C9B9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2917D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440562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369A1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0C268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D3C6C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11A7E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3C5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ADE4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22F70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CD3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E80E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8AD4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13DD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00F2360" w14:textId="77777777" w:rsidTr="006E7A96">
        <w:trPr>
          <w:cantSplit/>
          <w:trHeight w:val="280"/>
        </w:trPr>
        <w:tc>
          <w:tcPr>
            <w:tcW w:w="1126" w:type="dxa"/>
          </w:tcPr>
          <w:p w14:paraId="4584641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30120D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D55F1C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29746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636FB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22A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2E0B61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6449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71D2C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AF4A0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CB763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60D8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FFFA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FCCE9D3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333163A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29E868F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4109B6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C26DB65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9BB79C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3E7A" w14:textId="77777777" w:rsidR="00171ECB" w:rsidRDefault="00171ECB">
      <w:r>
        <w:separator/>
      </w:r>
    </w:p>
  </w:endnote>
  <w:endnote w:type="continuationSeparator" w:id="0">
    <w:p w14:paraId="2FF8E6B7" w14:textId="77777777" w:rsidR="00171ECB" w:rsidRDefault="0017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8B16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A81B2C5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F6428C7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185DF6B" wp14:editId="37D8F9C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FE90369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4B7A0E3A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9F3A635" wp14:editId="333C015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F6415E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425CDC6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00C4864" wp14:editId="1241D96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3D2EE3D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033D28CC" wp14:editId="5C52C352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5076F6D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9331CED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E1BF6E2" wp14:editId="41DB21A1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909213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AA670" w14:textId="77777777" w:rsidR="00171ECB" w:rsidRDefault="00171ECB">
      <w:r>
        <w:separator/>
      </w:r>
    </w:p>
  </w:footnote>
  <w:footnote w:type="continuationSeparator" w:id="0">
    <w:p w14:paraId="4CC4C047" w14:textId="77777777" w:rsidR="00171ECB" w:rsidRDefault="0017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C948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D45A8E" wp14:editId="47A2C5A3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5E05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A84E611" wp14:editId="677AEA9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0C1"/>
    <w:rsid w:val="00002F8A"/>
    <w:rsid w:val="00003FEB"/>
    <w:rsid w:val="000110AF"/>
    <w:rsid w:val="000239B5"/>
    <w:rsid w:val="00034BE7"/>
    <w:rsid w:val="00040605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3701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1ECB"/>
    <w:rsid w:val="00173A8E"/>
    <w:rsid w:val="00183971"/>
    <w:rsid w:val="001858E6"/>
    <w:rsid w:val="001A1EE8"/>
    <w:rsid w:val="001B2A8E"/>
    <w:rsid w:val="001B73CA"/>
    <w:rsid w:val="001C4C86"/>
    <w:rsid w:val="001D63B1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265"/>
    <w:rsid w:val="002636F8"/>
    <w:rsid w:val="002672F6"/>
    <w:rsid w:val="00267D0E"/>
    <w:rsid w:val="002862C7"/>
    <w:rsid w:val="00287BE8"/>
    <w:rsid w:val="002A0FA2"/>
    <w:rsid w:val="002A58C9"/>
    <w:rsid w:val="002C0D64"/>
    <w:rsid w:val="002C2DFE"/>
    <w:rsid w:val="002D0056"/>
    <w:rsid w:val="002D0210"/>
    <w:rsid w:val="002E1645"/>
    <w:rsid w:val="002F69EC"/>
    <w:rsid w:val="00332E88"/>
    <w:rsid w:val="0033450F"/>
    <w:rsid w:val="003405D1"/>
    <w:rsid w:val="00346F88"/>
    <w:rsid w:val="00356E23"/>
    <w:rsid w:val="0036693F"/>
    <w:rsid w:val="00371C78"/>
    <w:rsid w:val="0038141A"/>
    <w:rsid w:val="00397B0A"/>
    <w:rsid w:val="003B0547"/>
    <w:rsid w:val="003B3185"/>
    <w:rsid w:val="003B7E83"/>
    <w:rsid w:val="003E5922"/>
    <w:rsid w:val="00403CA9"/>
    <w:rsid w:val="0040606C"/>
    <w:rsid w:val="004064DB"/>
    <w:rsid w:val="00410A5D"/>
    <w:rsid w:val="00425AA8"/>
    <w:rsid w:val="00425D27"/>
    <w:rsid w:val="00442F5D"/>
    <w:rsid w:val="00457D5F"/>
    <w:rsid w:val="00470B3C"/>
    <w:rsid w:val="0049755D"/>
    <w:rsid w:val="00497695"/>
    <w:rsid w:val="004B56BF"/>
    <w:rsid w:val="004D2F4C"/>
    <w:rsid w:val="004D35AC"/>
    <w:rsid w:val="004F0009"/>
    <w:rsid w:val="004F4999"/>
    <w:rsid w:val="005008C3"/>
    <w:rsid w:val="00500C90"/>
    <w:rsid w:val="00503B84"/>
    <w:rsid w:val="005048F1"/>
    <w:rsid w:val="00522FA3"/>
    <w:rsid w:val="00523A10"/>
    <w:rsid w:val="00534226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1028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B1CB8"/>
    <w:rsid w:val="008C0BBF"/>
    <w:rsid w:val="008C10C1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A3BED"/>
    <w:rsid w:val="009B13FC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64692"/>
    <w:rsid w:val="00A87066"/>
    <w:rsid w:val="00A901F5"/>
    <w:rsid w:val="00AB1AF8"/>
    <w:rsid w:val="00AD02D1"/>
    <w:rsid w:val="00AD594E"/>
    <w:rsid w:val="00AE0098"/>
    <w:rsid w:val="00AE5081"/>
    <w:rsid w:val="00B04630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B3A00"/>
    <w:rsid w:val="00BC23F1"/>
    <w:rsid w:val="00BC600B"/>
    <w:rsid w:val="00BD594E"/>
    <w:rsid w:val="00C12021"/>
    <w:rsid w:val="00C22A2B"/>
    <w:rsid w:val="00C253AB"/>
    <w:rsid w:val="00C255A4"/>
    <w:rsid w:val="00C2595F"/>
    <w:rsid w:val="00C41417"/>
    <w:rsid w:val="00C4279A"/>
    <w:rsid w:val="00C503BB"/>
    <w:rsid w:val="00C65BF5"/>
    <w:rsid w:val="00C76E6A"/>
    <w:rsid w:val="00C86252"/>
    <w:rsid w:val="00C925AE"/>
    <w:rsid w:val="00C97AED"/>
    <w:rsid w:val="00CB2C20"/>
    <w:rsid w:val="00CB7830"/>
    <w:rsid w:val="00CD34AB"/>
    <w:rsid w:val="00CF039F"/>
    <w:rsid w:val="00CF57AF"/>
    <w:rsid w:val="00D15F9D"/>
    <w:rsid w:val="00D163E6"/>
    <w:rsid w:val="00D16C73"/>
    <w:rsid w:val="00D220C9"/>
    <w:rsid w:val="00D23DB8"/>
    <w:rsid w:val="00D23F1C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0C61AEA"/>
  <w15:chartTrackingRefBased/>
  <w15:docId w15:val="{5197EB16-671C-49E9-8EC7-870DA05D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068A4F-1A82-4555-B77C-54FE3B1B8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206</TotalTime>
  <Pages>12</Pages>
  <Words>1396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9057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19</cp:revision>
  <cp:lastPrinted>2016-12-02T11:43:00Z</cp:lastPrinted>
  <dcterms:created xsi:type="dcterms:W3CDTF">2022-02-21T15:42:00Z</dcterms:created>
  <dcterms:modified xsi:type="dcterms:W3CDTF">2022-02-22T09:05:00Z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